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791" w:rsidRPr="00DB72EF" w:rsidRDefault="00280791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280791" w:rsidRPr="00DB72EF" w:rsidRDefault="0028079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80791" w:rsidRPr="00DB72EF" w:rsidRDefault="0028079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80791" w:rsidRPr="00DB72EF" w:rsidRDefault="0028079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80791" w:rsidRPr="00DB72EF" w:rsidRDefault="00280791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280791" w:rsidRPr="00DB72EF" w:rsidRDefault="00280791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280791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280791" w:rsidRPr="00DB72EF" w:rsidRDefault="00280791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280791" w:rsidRDefault="00280791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280791" w:rsidRPr="00DB72EF" w:rsidRDefault="00280791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280791" w:rsidRPr="00DB72EF" w:rsidRDefault="0028079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280791" w:rsidRPr="00DB72EF" w:rsidRDefault="00280791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280791" w:rsidRPr="00DB72EF" w:rsidRDefault="00280791">
      <w:pPr>
        <w:autoSpaceDE/>
        <w:jc w:val="both"/>
        <w:rPr>
          <w:b/>
          <w:i/>
          <w:color w:val="auto"/>
          <w:lang w:eastAsia="ar-SA"/>
        </w:rPr>
      </w:pPr>
    </w:p>
    <w:p w:rsidR="00280791" w:rsidRDefault="00280791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280791" w:rsidRPr="00DB72EF" w:rsidRDefault="0028079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80791" w:rsidRPr="00DB72EF" w:rsidRDefault="00280791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280791" w:rsidRPr="00DB72EF" w:rsidRDefault="00280791" w:rsidP="00E266AA">
      <w:pPr>
        <w:autoSpaceDE/>
        <w:rPr>
          <w:i/>
          <w:color w:val="auto"/>
          <w:lang w:eastAsia="ar-SA"/>
        </w:rPr>
      </w:pPr>
    </w:p>
    <w:p w:rsidR="00280791" w:rsidRPr="00D129FC" w:rsidRDefault="0028079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280791" w:rsidRPr="00B275A6" w:rsidRDefault="0028079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280791" w:rsidRPr="00884E42" w:rsidRDefault="00280791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 xml:space="preserve">Utworzenie parku rodzinnego – miejsca integracji mieszkańców </w:t>
      </w:r>
      <w:r>
        <w:rPr>
          <w:b/>
          <w:sz w:val="28"/>
          <w:szCs w:val="28"/>
        </w:rPr>
        <w:br/>
        <w:t>w Święciechowie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280791" w:rsidRPr="00E23FD0" w:rsidRDefault="00280791">
      <w:pPr>
        <w:autoSpaceDE/>
        <w:jc w:val="both"/>
        <w:rPr>
          <w:color w:val="auto"/>
          <w:lang w:eastAsia="ar-SA"/>
        </w:rPr>
      </w:pPr>
    </w:p>
    <w:p w:rsidR="00280791" w:rsidRPr="00DB72EF" w:rsidRDefault="00280791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280791" w:rsidRPr="00DB72EF" w:rsidRDefault="00280791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80791" w:rsidRPr="00DB72EF" w:rsidRDefault="00280791">
      <w:pPr>
        <w:autoSpaceDE/>
        <w:jc w:val="both"/>
        <w:rPr>
          <w:lang w:eastAsia="ar-SA"/>
        </w:rPr>
      </w:pPr>
    </w:p>
    <w:p w:rsidR="00280791" w:rsidRPr="00DB72EF" w:rsidRDefault="00280791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280791" w:rsidRPr="00FF406D" w:rsidRDefault="00280791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280791" w:rsidRPr="00DB72EF" w:rsidRDefault="00280791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280791" w:rsidRPr="002A3B44" w:rsidRDefault="00280791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280791" w:rsidRDefault="00280791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280791" w:rsidRPr="00134442" w:rsidRDefault="00280791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280791" w:rsidRPr="00A64A42" w:rsidRDefault="00280791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280791" w:rsidRPr="00A64A42" w:rsidRDefault="00280791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280791" w:rsidRDefault="00280791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280791" w:rsidRPr="00D46125" w:rsidRDefault="00280791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280791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791" w:rsidRDefault="0028079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280791" w:rsidRDefault="0028079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791" w:rsidRDefault="0028079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280791" w:rsidRDefault="0028079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791" w:rsidRDefault="00280791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FS.271.16.2023                                                    </w:t>
    </w:r>
  </w:p>
  <w:p w:rsidR="00280791" w:rsidRDefault="00280791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80791"/>
    <w:rsid w:val="00297F94"/>
    <w:rsid w:val="002A3B44"/>
    <w:rsid w:val="002B3EDD"/>
    <w:rsid w:val="002C36C1"/>
    <w:rsid w:val="00300FF2"/>
    <w:rsid w:val="00322BE8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35E94"/>
    <w:rsid w:val="00F45E14"/>
    <w:rsid w:val="00F53668"/>
    <w:rsid w:val="00F7205D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8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253</Words>
  <Characters>1521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34</cp:revision>
  <dcterms:created xsi:type="dcterms:W3CDTF">2021-04-20T12:35:00Z</dcterms:created>
  <dcterms:modified xsi:type="dcterms:W3CDTF">2023-12-01T08:22:00Z</dcterms:modified>
</cp:coreProperties>
</file>